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317" w:rsidRDefault="00936530" w:rsidP="00B7531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B75317">
        <w:rPr>
          <w:rFonts w:ascii="Times New Roman" w:eastAsia="Times New Roman" w:hAnsi="Times New Roman" w:cs="Times New Roman"/>
          <w:lang w:eastAsia="ru-RU"/>
        </w:rPr>
        <w:t>(На фирменном бланке организации)</w:t>
      </w:r>
    </w:p>
    <w:p w:rsidR="00B75317" w:rsidRPr="00ED0836" w:rsidRDefault="00B75317" w:rsidP="00B7531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D0836" w:rsidRPr="00B75317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7531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Коммерческое предложение 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D0836">
        <w:rPr>
          <w:rFonts w:ascii="Times New Roman" w:eastAsia="Times New Roman" w:hAnsi="Times New Roman" w:cs="Times New Roman"/>
          <w:b/>
          <w:lang w:eastAsia="ru-RU"/>
        </w:rPr>
        <w:t>на строительные работы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>Д</w:t>
      </w:r>
      <w:r>
        <w:rPr>
          <w:rFonts w:ascii="Times New Roman" w:eastAsia="Times New Roman" w:hAnsi="Times New Roman" w:cs="Times New Roman"/>
          <w:lang w:eastAsia="ru-RU"/>
        </w:rPr>
        <w:t>ата: «____» ______________202</w:t>
      </w:r>
      <w:r w:rsidR="00936530">
        <w:rPr>
          <w:rFonts w:ascii="Times New Roman" w:eastAsia="Times New Roman" w:hAnsi="Times New Roman" w:cs="Times New Roman"/>
          <w:lang w:eastAsia="ru-RU"/>
        </w:rPr>
        <w:t>1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    Кому: ___________________________________</w:t>
      </w:r>
      <w:r>
        <w:rPr>
          <w:rFonts w:ascii="Times New Roman" w:eastAsia="Times New Roman" w:hAnsi="Times New Roman" w:cs="Times New Roman"/>
          <w:lang w:eastAsia="ru-RU"/>
        </w:rPr>
        <w:t>______________________________</w:t>
      </w:r>
      <w:r w:rsidRPr="00ED0836">
        <w:rPr>
          <w:rFonts w:ascii="Times New Roman" w:eastAsia="Times New Roman" w:hAnsi="Times New Roman" w:cs="Times New Roman"/>
          <w:lang w:eastAsia="ru-RU"/>
        </w:rPr>
        <w:t>__________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заказчика)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D0836">
        <w:rPr>
          <w:rFonts w:ascii="Times New Roman" w:eastAsia="Times New Roman" w:hAnsi="Times New Roman" w:cs="Times New Roman"/>
          <w:lang w:eastAsia="ru-RU"/>
        </w:rPr>
        <w:t>Участник___</w:t>
      </w:r>
      <w:r>
        <w:rPr>
          <w:rFonts w:ascii="Times New Roman" w:eastAsia="Times New Roman" w:hAnsi="Times New Roman" w:cs="Times New Roman"/>
          <w:lang w:eastAsia="ru-RU"/>
        </w:rPr>
        <w:t>______</w:t>
      </w:r>
      <w:r w:rsidRPr="00ED0836">
        <w:rPr>
          <w:rFonts w:ascii="Times New Roman" w:eastAsia="Times New Roman" w:hAnsi="Times New Roman" w:cs="Times New Roman"/>
          <w:lang w:eastAsia="ru-RU"/>
        </w:rPr>
        <w:t>_____</w:t>
      </w:r>
      <w:r>
        <w:rPr>
          <w:rFonts w:ascii="Times New Roman" w:eastAsia="Times New Roman" w:hAnsi="Times New Roman" w:cs="Times New Roman"/>
          <w:lang w:eastAsia="ru-RU"/>
        </w:rPr>
        <w:t>______________</w:t>
      </w:r>
      <w:r w:rsidRPr="00ED0836">
        <w:rPr>
          <w:rFonts w:ascii="Times New Roman" w:eastAsia="Times New Roman" w:hAnsi="Times New Roman" w:cs="Times New Roman"/>
          <w:lang w:eastAsia="ru-RU"/>
        </w:rPr>
        <w:t>___________________________________________________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(полное наименование, юридический, фактический, почтовый и телеграфный адрес, номер телефона, факса, ФИО, должность и телефон 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ответственного лица, полные реквизиты, включая ИНН, ОГРН и ОКВЭД).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И</w:t>
      </w:r>
      <w:r w:rsidR="00B75317">
        <w:rPr>
          <w:rFonts w:ascii="Times New Roman" w:eastAsia="Times New Roman" w:hAnsi="Times New Roman" w:cs="Times New Roman"/>
          <w:lang w:eastAsia="ru-RU"/>
        </w:rPr>
        <w:t>зучив направленное Вами</w:t>
      </w:r>
      <w:r>
        <w:rPr>
          <w:rFonts w:ascii="Times New Roman" w:eastAsia="Times New Roman" w:hAnsi="Times New Roman" w:cs="Times New Roman"/>
          <w:lang w:eastAsia="ru-RU"/>
        </w:rPr>
        <w:t xml:space="preserve"> техническое задание, мы, </w:t>
      </w:r>
      <w:r w:rsidRPr="00ED0836">
        <w:rPr>
          <w:rFonts w:ascii="Times New Roman" w:eastAsia="Times New Roman" w:hAnsi="Times New Roman" w:cs="Times New Roman"/>
          <w:lang w:eastAsia="ru-RU"/>
        </w:rPr>
        <w:t>нижеподписавшиеся, предлагаем осуществить выполнение работ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>__________________________________</w:t>
      </w:r>
      <w:r w:rsidR="006F71BF">
        <w:rPr>
          <w:rFonts w:ascii="Times New Roman" w:eastAsia="Times New Roman" w:hAnsi="Times New Roman" w:cs="Times New Roman"/>
          <w:lang w:eastAsia="ru-RU"/>
        </w:rPr>
        <w:t>_______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___________________________________________ </w:t>
      </w:r>
      <w:r>
        <w:rPr>
          <w:rFonts w:ascii="Times New Roman" w:eastAsia="Times New Roman" w:hAnsi="Times New Roman" w:cs="Times New Roman"/>
          <w:lang w:eastAsia="ru-RU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End"/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работ)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на    сумму ________________________с НДС__________________ 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(цифрами и прописью)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подтвержденную прилагаемой таблицей:</w:t>
      </w: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tbl>
      <w:tblPr>
        <w:tblW w:w="7894" w:type="dxa"/>
        <w:tblInd w:w="1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559"/>
        <w:gridCol w:w="567"/>
        <w:gridCol w:w="689"/>
        <w:gridCol w:w="728"/>
        <w:gridCol w:w="1843"/>
        <w:gridCol w:w="851"/>
        <w:gridCol w:w="857"/>
      </w:tblGrid>
      <w:tr w:rsidR="00ED0836" w:rsidRPr="00ED0836" w:rsidTr="00ED0836">
        <w:tc>
          <w:tcPr>
            <w:tcW w:w="800" w:type="dxa"/>
            <w:vMerge w:val="restart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(работы)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за ед. 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Расчётное количество работ за весь период их выполнения</w:t>
            </w:r>
          </w:p>
        </w:tc>
        <w:tc>
          <w:tcPr>
            <w:tcW w:w="1708" w:type="dxa"/>
            <w:gridSpan w:val="2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Общая стоимость </w:t>
            </w:r>
          </w:p>
        </w:tc>
      </w:tr>
      <w:tr w:rsidR="00ED0836" w:rsidRPr="00ED0836" w:rsidTr="00ED0836">
        <w:trPr>
          <w:trHeight w:val="830"/>
        </w:trPr>
        <w:tc>
          <w:tcPr>
            <w:tcW w:w="8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Кроме того,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Кроме того,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ED0836" w:rsidRPr="00ED0836" w:rsidTr="00ED0836">
        <w:tc>
          <w:tcPr>
            <w:tcW w:w="800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8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8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ED0836" w:rsidRPr="00ED0836" w:rsidTr="00ED0836">
        <w:tc>
          <w:tcPr>
            <w:tcW w:w="800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8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D0836" w:rsidRPr="00ED0836" w:rsidTr="00ED0836">
        <w:tc>
          <w:tcPr>
            <w:tcW w:w="800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55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8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D0836" w:rsidRPr="00ED0836" w:rsidTr="00ED0836">
        <w:tc>
          <w:tcPr>
            <w:tcW w:w="800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И</w:t>
              </w:r>
            </w:smartTag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того</w:t>
            </w:r>
          </w:p>
        </w:tc>
        <w:tc>
          <w:tcPr>
            <w:tcW w:w="5386" w:type="dxa"/>
            <w:gridSpan w:val="5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dxa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D0836" w:rsidRPr="00ED0836" w:rsidTr="00ED0836">
        <w:tc>
          <w:tcPr>
            <w:tcW w:w="7894" w:type="dxa"/>
            <w:gridSpan w:val="8"/>
            <w:shd w:val="clear" w:color="auto" w:fill="auto"/>
          </w:tcPr>
          <w:p w:rsidR="00ED0836" w:rsidRPr="00ED0836" w:rsidRDefault="00ED0836" w:rsidP="00ED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И</w:t>
              </w:r>
            </w:smartTag>
            <w:r w:rsidRPr="00ED08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того с Н</w:t>
            </w:r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Д</w:t>
              </w:r>
            </w:smartTag>
            <w:smartTag w:uri="urn:schemas-microsoft-com:office:smarttags" w:element="PersonName">
              <w:r w:rsidRPr="00ED0836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</w:t>
              </w:r>
            </w:smartTag>
          </w:p>
        </w:tc>
      </w:tr>
    </w:tbl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Сроки проведения работ _____________________________________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Порядок оплаты ______________</w:t>
      </w:r>
      <w:r w:rsidR="00B87289">
        <w:rPr>
          <w:rFonts w:ascii="Times New Roman" w:eastAsia="Times New Roman" w:hAnsi="Times New Roman" w:cs="Times New Roman"/>
          <w:lang w:eastAsia="ru-RU"/>
        </w:rPr>
        <w:t>_____</w:t>
      </w:r>
      <w:r>
        <w:rPr>
          <w:rFonts w:ascii="Times New Roman" w:eastAsia="Times New Roman" w:hAnsi="Times New Roman" w:cs="Times New Roman"/>
          <w:lang w:eastAsia="ru-RU"/>
        </w:rPr>
        <w:t>_________________________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</w:t>
      </w:r>
      <w:r w:rsidR="00B87289">
        <w:rPr>
          <w:rFonts w:ascii="Times New Roman" w:eastAsia="Times New Roman" w:hAnsi="Times New Roman" w:cs="Times New Roman"/>
          <w:lang w:eastAsia="ru-RU"/>
        </w:rPr>
        <w:t xml:space="preserve">      Гарантийный срок _________</w:t>
      </w: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6F71BF" w:rsidRDefault="006F71BF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F71BF" w:rsidRDefault="006F71BF" w:rsidP="00ED08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В указанную стоимость входит: вознаграждение, компенсация всех издержек, связанных с выполнением работ, расходы, связанные с персоналом (командировочные расходы), в том числе питание, проезд работников и все иные расходы, необходимые для выполнения работ, в том числе стоимость используемых для производства работ материалов, механизмов, оборудования, техники, в том числе расходы по их передислокации. </w:t>
      </w:r>
    </w:p>
    <w:p w:rsidR="00ED0836" w:rsidRPr="00ED0836" w:rsidRDefault="00ED0836" w:rsidP="006F71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Pr="00284064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284064">
        <w:rPr>
          <w:rFonts w:ascii="Times New Roman" w:eastAsia="Times New Roman" w:hAnsi="Times New Roman" w:cs="Times New Roman"/>
          <w:lang w:eastAsia="ru-RU"/>
        </w:rPr>
        <w:t>Мы обязуемся в случае принятия нашего коммерческого предложения заключить дог</w:t>
      </w:r>
      <w:r w:rsidR="00B75317" w:rsidRPr="00284064">
        <w:rPr>
          <w:rFonts w:ascii="Times New Roman" w:eastAsia="Times New Roman" w:hAnsi="Times New Roman" w:cs="Times New Roman"/>
          <w:lang w:eastAsia="ru-RU"/>
        </w:rPr>
        <w:t>овор в соответствии с</w:t>
      </w:r>
      <w:r w:rsidRPr="00284064">
        <w:rPr>
          <w:rFonts w:ascii="Times New Roman" w:eastAsia="Times New Roman" w:hAnsi="Times New Roman" w:cs="Times New Roman"/>
          <w:lang w:eastAsia="ru-RU"/>
        </w:rPr>
        <w:t xml:space="preserve"> проектом договора</w:t>
      </w:r>
      <w:r w:rsidR="00B75317" w:rsidRPr="00284064">
        <w:rPr>
          <w:rFonts w:ascii="Times New Roman" w:eastAsia="Times New Roman" w:hAnsi="Times New Roman" w:cs="Times New Roman"/>
          <w:lang w:eastAsia="ru-RU"/>
        </w:rPr>
        <w:t xml:space="preserve"> </w:t>
      </w:r>
      <w:r w:rsidR="00284064" w:rsidRPr="00284064">
        <w:rPr>
          <w:rFonts w:ascii="Times New Roman" w:eastAsia="Times New Roman" w:hAnsi="Times New Roman" w:cs="Times New Roman"/>
          <w:lang w:eastAsia="ru-RU"/>
        </w:rPr>
        <w:t>АО «</w:t>
      </w:r>
      <w:proofErr w:type="spellStart"/>
      <w:r w:rsidR="00284064" w:rsidRPr="00284064">
        <w:rPr>
          <w:rFonts w:ascii="Times New Roman" w:eastAsia="Times New Roman" w:hAnsi="Times New Roman" w:cs="Times New Roman"/>
          <w:lang w:eastAsia="ru-RU"/>
        </w:rPr>
        <w:t>Бетоныч</w:t>
      </w:r>
      <w:proofErr w:type="spellEnd"/>
      <w:r w:rsidR="00284064" w:rsidRPr="00284064">
        <w:rPr>
          <w:rFonts w:ascii="Times New Roman" w:eastAsia="Times New Roman" w:hAnsi="Times New Roman" w:cs="Times New Roman"/>
          <w:lang w:eastAsia="ru-RU"/>
        </w:rPr>
        <w:t>» и</w:t>
      </w:r>
      <w:r w:rsidRPr="00284064">
        <w:rPr>
          <w:rFonts w:ascii="Times New Roman" w:eastAsia="Times New Roman" w:hAnsi="Times New Roman" w:cs="Times New Roman"/>
          <w:lang w:eastAsia="ru-RU"/>
        </w:rPr>
        <w:t xml:space="preserve"> выполнить работы в соответствии с требованиями техническо</w:t>
      </w:r>
      <w:r w:rsidR="00B75317" w:rsidRPr="00284064">
        <w:rPr>
          <w:rFonts w:ascii="Times New Roman" w:eastAsia="Times New Roman" w:hAnsi="Times New Roman" w:cs="Times New Roman"/>
          <w:lang w:eastAsia="ru-RU"/>
        </w:rPr>
        <w:t>го задания и договора подряда</w:t>
      </w:r>
      <w:r w:rsidRPr="00284064">
        <w:rPr>
          <w:rFonts w:ascii="Times New Roman" w:eastAsia="Times New Roman" w:hAnsi="Times New Roman" w:cs="Times New Roman"/>
          <w:lang w:eastAsia="ru-RU"/>
        </w:rPr>
        <w:t>.</w:t>
      </w:r>
    </w:p>
    <w:p w:rsidR="00ED0836" w:rsidRPr="00ED0836" w:rsidRDefault="00ED0836" w:rsidP="00B75317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</w:t>
      </w:r>
      <w:r w:rsidR="00B75317">
        <w:rPr>
          <w:rFonts w:ascii="Times New Roman" w:eastAsia="Times New Roman" w:hAnsi="Times New Roman" w:cs="Times New Roman"/>
          <w:lang w:eastAsia="ru-RU"/>
        </w:rPr>
        <w:t xml:space="preserve">     Мы признаем, что направленн</w:t>
      </w:r>
      <w:r w:rsidR="00B75317" w:rsidRPr="00ED0836">
        <w:rPr>
          <w:rFonts w:ascii="Times New Roman" w:eastAsia="Times New Roman" w:hAnsi="Times New Roman" w:cs="Times New Roman"/>
          <w:lang w:eastAsia="ru-RU"/>
        </w:rPr>
        <w:t>ое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заказчиком </w:t>
      </w:r>
      <w:r w:rsidR="00B75317" w:rsidRPr="00ED0836">
        <w:rPr>
          <w:rFonts w:ascii="Times New Roman" w:eastAsia="Times New Roman" w:hAnsi="Times New Roman" w:cs="Times New Roman"/>
          <w:lang w:eastAsia="ru-RU"/>
        </w:rPr>
        <w:t>техническо</w:t>
      </w:r>
      <w:r w:rsidR="00B75317">
        <w:rPr>
          <w:rFonts w:ascii="Times New Roman" w:eastAsia="Times New Roman" w:hAnsi="Times New Roman" w:cs="Times New Roman"/>
          <w:lang w:eastAsia="ru-RU"/>
        </w:rPr>
        <w:t>е задание и представленн</w:t>
      </w:r>
      <w:r w:rsidR="00B75317" w:rsidRPr="00ED0836">
        <w:rPr>
          <w:rFonts w:ascii="Times New Roman" w:eastAsia="Times New Roman" w:hAnsi="Times New Roman" w:cs="Times New Roman"/>
          <w:lang w:eastAsia="ru-RU"/>
        </w:rPr>
        <w:t>ое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</w:t>
      </w:r>
      <w:r w:rsidR="00B75317">
        <w:rPr>
          <w:rFonts w:ascii="Times New Roman" w:eastAsia="Times New Roman" w:hAnsi="Times New Roman" w:cs="Times New Roman"/>
          <w:lang w:eastAsia="ru-RU"/>
        </w:rPr>
        <w:t>нами коммерческое предложение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не накладывает на стороны никаких обязательств до момента заключения договора.</w:t>
      </w:r>
    </w:p>
    <w:p w:rsidR="00B75317" w:rsidRPr="00ED0836" w:rsidRDefault="00B75317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6F71BF" w:rsidRPr="00ED0836" w:rsidRDefault="006F71BF" w:rsidP="006F71BF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Представленное коммерческое предложение действительно до </w:t>
      </w:r>
      <w:r>
        <w:rPr>
          <w:rFonts w:ascii="Times New Roman" w:eastAsia="Times New Roman" w:hAnsi="Times New Roman" w:cs="Times New Roman"/>
          <w:lang w:eastAsia="ru-RU"/>
        </w:rPr>
        <w:t>«</w:t>
      </w:r>
      <w:r w:rsidRPr="00ED0836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» </w:t>
      </w:r>
      <w:r w:rsidRPr="00ED0836">
        <w:rPr>
          <w:rFonts w:ascii="Times New Roman" w:eastAsia="Times New Roman" w:hAnsi="Times New Roman" w:cs="Times New Roman"/>
          <w:lang w:eastAsia="ru-RU"/>
        </w:rPr>
        <w:t>_______________</w:t>
      </w:r>
      <w:r>
        <w:rPr>
          <w:rFonts w:ascii="Times New Roman" w:eastAsia="Times New Roman" w:hAnsi="Times New Roman" w:cs="Times New Roman"/>
          <w:lang w:eastAsia="ru-RU"/>
        </w:rPr>
        <w:t>202</w:t>
      </w:r>
      <w:r w:rsidR="00936530">
        <w:rPr>
          <w:rFonts w:ascii="Times New Roman" w:eastAsia="Times New Roman" w:hAnsi="Times New Roman" w:cs="Times New Roman"/>
          <w:lang w:eastAsia="ru-RU"/>
        </w:rPr>
        <w:t>1</w:t>
      </w:r>
      <w:r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6F71BF" w:rsidRPr="00ED0836" w:rsidRDefault="006F71BF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</w:p>
    <w:p w:rsidR="00ED0836" w:rsidRDefault="00ED0836" w:rsidP="006F71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75317" w:rsidRPr="00ED0836" w:rsidRDefault="00B75317" w:rsidP="006F71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0836" w:rsidRPr="00ED0836" w:rsidRDefault="00ED0836" w:rsidP="00ED083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lang w:eastAsia="ru-RU"/>
        </w:rPr>
        <w:t xml:space="preserve"> _____________________________                                 ___________________________________</w:t>
      </w:r>
    </w:p>
    <w:p w:rsidR="00ED0836" w:rsidRPr="00EE32D6" w:rsidRDefault="00ED0836" w:rsidP="00EE32D6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lang w:eastAsia="ru-RU"/>
        </w:rPr>
      </w:pP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Руководитель организации (должность, </w:t>
      </w:r>
      <w:proofErr w:type="gramStart"/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ФИО)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ED0836">
        <w:rPr>
          <w:rFonts w:ascii="Times New Roman" w:eastAsia="Times New Roman" w:hAnsi="Times New Roman" w:cs="Times New Roman"/>
          <w:lang w:eastAsia="ru-RU"/>
        </w:rPr>
        <w:tab/>
      </w:r>
      <w:proofErr w:type="gramEnd"/>
      <w:r w:rsidRPr="00ED0836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Pr="00ED08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(подпись, печать)</w:t>
      </w:r>
      <w:r w:rsidRPr="00ED0836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bookmarkStart w:id="0" w:name="_GoBack"/>
      <w:bookmarkEnd w:id="0"/>
    </w:p>
    <w:sectPr w:rsidR="00ED0836" w:rsidRPr="00EE32D6" w:rsidSect="00ED083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94D"/>
    <w:rsid w:val="001049D2"/>
    <w:rsid w:val="00284064"/>
    <w:rsid w:val="006F71BF"/>
    <w:rsid w:val="0085594D"/>
    <w:rsid w:val="008D2E2B"/>
    <w:rsid w:val="00936530"/>
    <w:rsid w:val="00B75317"/>
    <w:rsid w:val="00B87289"/>
    <w:rsid w:val="00ED0836"/>
    <w:rsid w:val="00EE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2DFC23-890E-4D0A-9442-D657974BC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F7886F84</Template>
  <TotalTime>37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Гильманов Максим Тахиржанович</dc:creator>
  <cp:keywords/>
  <dc:description/>
  <cp:lastModifiedBy>Морозов Антон Леонидович</cp:lastModifiedBy>
  <cp:revision>8</cp:revision>
  <dcterms:created xsi:type="dcterms:W3CDTF">2020-05-25T04:48:00Z</dcterms:created>
  <dcterms:modified xsi:type="dcterms:W3CDTF">2021-07-30T03:42:00Z</dcterms:modified>
</cp:coreProperties>
</file>